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5EB7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BLOWNDELL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5A582F2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99D7067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7EE0E3D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A50670" w14:textId="77777777" w:rsidR="000F5BAC" w:rsidRDefault="000F5BAC" w:rsidP="000F5BA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4FF4CD14" w14:textId="77777777" w:rsidR="000F5BAC" w:rsidRPr="00065994" w:rsidRDefault="000F5BAC" w:rsidP="000F5BA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D6C62A9" w14:textId="77777777" w:rsidR="000F5BAC" w:rsidRPr="00065994" w:rsidRDefault="000F5BAC" w:rsidP="000F5BA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211EAE6" w14:textId="77777777" w:rsidR="000F5BAC" w:rsidRDefault="000F5BAC" w:rsidP="000F5BA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46D5CFC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2950AD0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CC8A2F" w14:textId="77777777" w:rsidR="000F5BAC" w:rsidRDefault="000F5BAC" w:rsidP="000F5B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September 2023</w:t>
      </w:r>
    </w:p>
    <w:p w14:paraId="43A3E1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E160" w14:textId="77777777" w:rsidR="000F5BAC" w:rsidRDefault="000F5BAC" w:rsidP="009139A6">
      <w:r>
        <w:separator/>
      </w:r>
    </w:p>
  </w:endnote>
  <w:endnote w:type="continuationSeparator" w:id="0">
    <w:p w14:paraId="7D091398" w14:textId="77777777" w:rsidR="000F5BAC" w:rsidRDefault="000F5B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50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E9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12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7D5B1" w14:textId="77777777" w:rsidR="000F5BAC" w:rsidRDefault="000F5BAC" w:rsidP="009139A6">
      <w:r>
        <w:separator/>
      </w:r>
    </w:p>
  </w:footnote>
  <w:footnote w:type="continuationSeparator" w:id="0">
    <w:p w14:paraId="4ED1643F" w14:textId="77777777" w:rsidR="000F5BAC" w:rsidRDefault="000F5B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45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56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0F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AC"/>
    <w:rsid w:val="000666E0"/>
    <w:rsid w:val="000F5BA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A52A1"/>
  <w15:chartTrackingRefBased/>
  <w15:docId w15:val="{4C7A0D8C-9959-4ADC-A753-C551D2FF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2023-09-30T15:39:00Z</dcterms:created>
  <dcterms:modified xsi:type="dcterms:W3CDTF">2023-09-30T15:39:00Z</dcterms:modified>
</cp:coreProperties>
</file>